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4EBFF" w14:textId="77777777" w:rsidR="002E7840" w:rsidRDefault="002E7840" w:rsidP="002E78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MORTON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DFE5B06" w14:textId="77777777" w:rsidR="002E7840" w:rsidRDefault="002E7840" w:rsidP="002E7840">
      <w:pPr>
        <w:pStyle w:val="NoSpacing"/>
        <w:rPr>
          <w:rFonts w:cs="Times New Roman"/>
          <w:szCs w:val="24"/>
        </w:rPr>
      </w:pPr>
    </w:p>
    <w:p w14:paraId="41F6B04C" w14:textId="77777777" w:rsidR="002E7840" w:rsidRDefault="002E7840" w:rsidP="002E7840">
      <w:pPr>
        <w:pStyle w:val="NoSpacing"/>
        <w:rPr>
          <w:rFonts w:cs="Times New Roman"/>
          <w:szCs w:val="24"/>
        </w:rPr>
      </w:pPr>
    </w:p>
    <w:p w14:paraId="2FD63983" w14:textId="77777777" w:rsidR="002E7840" w:rsidRDefault="002E7840" w:rsidP="002E78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Pers(q.v.) and Isabel Pers(q.v.), as the administrators of John</w:t>
      </w:r>
    </w:p>
    <w:p w14:paraId="486931A1" w14:textId="77777777" w:rsidR="002E7840" w:rsidRDefault="002E7840" w:rsidP="002E78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Pers of Worcester(q.v.),</w:t>
      </w:r>
      <w:proofErr w:type="gramEnd"/>
      <w:r>
        <w:rPr>
          <w:rFonts w:cs="Times New Roman"/>
          <w:szCs w:val="24"/>
        </w:rPr>
        <w:t xml:space="preserve"> brought a plaint of debt against him.</w:t>
      </w:r>
    </w:p>
    <w:p w14:paraId="06A1BB91" w14:textId="77777777" w:rsidR="002E7840" w:rsidRDefault="002E7840" w:rsidP="002E78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5A5677F" w14:textId="77777777" w:rsidR="002E7840" w:rsidRDefault="002E7840" w:rsidP="002E7840">
      <w:pPr>
        <w:pStyle w:val="NoSpacing"/>
        <w:rPr>
          <w:rFonts w:cs="Times New Roman"/>
          <w:szCs w:val="24"/>
        </w:rPr>
      </w:pPr>
    </w:p>
    <w:p w14:paraId="358020FE" w14:textId="77777777" w:rsidR="002E7840" w:rsidRDefault="002E7840" w:rsidP="002E78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14:paraId="0F7E9069" w14:textId="77777777" w:rsidR="002E7840" w:rsidRDefault="002E7840" w:rsidP="002E7840">
      <w:pPr>
        <w:pStyle w:val="NoSpacing"/>
        <w:rPr>
          <w:rFonts w:cs="Times New Roman"/>
          <w:szCs w:val="24"/>
        </w:rPr>
      </w:pPr>
    </w:p>
    <w:p w14:paraId="0576C159" w14:textId="77777777" w:rsidR="002E7840" w:rsidRDefault="002E7840" w:rsidP="002E78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December 2022</w:t>
      </w:r>
    </w:p>
    <w:p w14:paraId="74F3E7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6131A" w14:textId="77777777" w:rsidR="002E7840" w:rsidRDefault="002E7840" w:rsidP="009139A6">
      <w:r>
        <w:separator/>
      </w:r>
    </w:p>
  </w:endnote>
  <w:endnote w:type="continuationSeparator" w:id="0">
    <w:p w14:paraId="191A3485" w14:textId="77777777" w:rsidR="002E7840" w:rsidRDefault="002E78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BE5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5CC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68A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A447C" w14:textId="77777777" w:rsidR="002E7840" w:rsidRDefault="002E7840" w:rsidP="009139A6">
      <w:r>
        <w:separator/>
      </w:r>
    </w:p>
  </w:footnote>
  <w:footnote w:type="continuationSeparator" w:id="0">
    <w:p w14:paraId="26E8D0D7" w14:textId="77777777" w:rsidR="002E7840" w:rsidRDefault="002E78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8E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870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230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40"/>
    <w:rsid w:val="000666E0"/>
    <w:rsid w:val="002510B7"/>
    <w:rsid w:val="002E784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28EC8"/>
  <w15:chartTrackingRefBased/>
  <w15:docId w15:val="{14262230-7FD7-4EC6-BAE1-6FFD3C784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E78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2023-02-09T15:27:00Z</dcterms:created>
  <dcterms:modified xsi:type="dcterms:W3CDTF">2023-02-09T15:28:00Z</dcterms:modified>
</cp:coreProperties>
</file>